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3F" w:rsidRDefault="00E8563F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8563F" w:rsidRPr="007F0519" w:rsidRDefault="00E8563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8563F" w:rsidRDefault="00E8563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8563F" w:rsidRPr="007F0519" w:rsidRDefault="00E8563F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8563F" w:rsidRPr="00F4290B" w:rsidRDefault="00E8563F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24.11.2021   №  333</w:t>
      </w:r>
    </w:p>
    <w:p w:rsidR="00E8563F" w:rsidRDefault="00E8563F">
      <w:r>
        <w:rPr>
          <w:rFonts w:ascii="Times New Roman" w:hAnsi="Times New Roman" w:cs="Times New Roman"/>
        </w:rPr>
        <w:t xml:space="preserve"> г. Унеча  Брянской области</w:t>
      </w:r>
    </w:p>
    <w:p w:rsidR="00E8563F" w:rsidRDefault="00E8563F">
      <w:pPr>
        <w:sectPr w:rsidR="00E8563F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E8563F" w:rsidRPr="008B5049" w:rsidRDefault="00E8563F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E8563F" w:rsidRDefault="00E8563F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63F" w:rsidRDefault="00E8563F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E8563F" w:rsidRDefault="00E8563F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 в  электронной </w:t>
      </w:r>
    </w:p>
    <w:p w:rsidR="00E8563F" w:rsidRPr="00A2658F" w:rsidRDefault="00E8563F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E8563F" w:rsidRDefault="00E8563F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563F" w:rsidRPr="00A2658F" w:rsidRDefault="00E8563F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FF4">
        <w:rPr>
          <w:rFonts w:ascii="Times New Roman" w:hAnsi="Times New Roman" w:cs="Times New Roman"/>
          <w:sz w:val="24"/>
          <w:szCs w:val="24"/>
        </w:rPr>
        <w:t>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CF8">
        <w:rPr>
          <w:rFonts w:ascii="Times New Roman" w:hAnsi="Times New Roman" w:cs="Times New Roman"/>
          <w:sz w:val="24"/>
          <w:szCs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4-57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2658F">
        <w:rPr>
          <w:rFonts w:ascii="Times New Roman" w:hAnsi="Times New Roman" w:cs="Times New Roman"/>
          <w:sz w:val="24"/>
          <w:szCs w:val="24"/>
        </w:rPr>
        <w:t xml:space="preserve">основании отчета № </w:t>
      </w:r>
      <w:r>
        <w:rPr>
          <w:rFonts w:ascii="Times New Roman" w:hAnsi="Times New Roman" w:cs="Times New Roman"/>
          <w:sz w:val="24"/>
          <w:szCs w:val="24"/>
        </w:rPr>
        <w:t>3253-13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нежилых встроенных помещений, расположенных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г. Унеча,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58F">
        <w:rPr>
          <w:rFonts w:ascii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Валерьевичем,</w:t>
      </w:r>
    </w:p>
    <w:p w:rsidR="00E8563F" w:rsidRDefault="00E8563F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8563F" w:rsidRDefault="00E8563F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8563F" w:rsidRPr="00A2658F" w:rsidRDefault="00E8563F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394735">
        <w:rPr>
          <w:rFonts w:ascii="Times New Roman" w:hAnsi="Times New Roman" w:cs="Times New Roman"/>
          <w:sz w:val="24"/>
          <w:szCs w:val="24"/>
        </w:rPr>
        <w:t xml:space="preserve">находящееся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E8563F" w:rsidRPr="00A2658F" w:rsidRDefault="00E8563F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ах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E8563F" w:rsidRDefault="00E8563F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8563F" w:rsidRDefault="00E8563F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E8563F" w:rsidRDefault="00E8563F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информационные сообщения о проведении аукционов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площадки: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E8563F" w:rsidRDefault="00E8563F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в течение</w:t>
      </w:r>
      <w:r w:rsidRPr="0019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E8563F" w:rsidRDefault="00E8563F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E8563F" w:rsidRDefault="00E8563F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E8563F" w:rsidRPr="00A2658F" w:rsidRDefault="00E8563F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E8563F" w:rsidRPr="00A2658F" w:rsidRDefault="00E8563F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E8563F" w:rsidRDefault="00E8563F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E8563F" w:rsidRPr="00A2658F" w:rsidRDefault="00E8563F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E8563F" w:rsidRPr="00A2658F">
        <w:tc>
          <w:tcPr>
            <w:tcW w:w="3729" w:type="pct"/>
          </w:tcPr>
          <w:p w:rsidR="00E8563F" w:rsidRPr="00A2658F" w:rsidRDefault="00E8563F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3F" w:rsidRDefault="00E8563F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3F" w:rsidRDefault="00E8563F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Исполняющая обязанности </w:t>
            </w:r>
          </w:p>
          <w:p w:rsidR="00E8563F" w:rsidRPr="00A2658F" w:rsidRDefault="00E8563F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E8563F" w:rsidRPr="00A2658F" w:rsidRDefault="00E8563F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3F" w:rsidRDefault="00E8563F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3F" w:rsidRDefault="00E8563F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3F" w:rsidRPr="00A2658F" w:rsidRDefault="00E8563F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И.М. Волкович</w:t>
            </w:r>
          </w:p>
        </w:tc>
      </w:tr>
    </w:tbl>
    <w:p w:rsidR="00E8563F" w:rsidRDefault="00E8563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8563F" w:rsidRDefault="00E8563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8563F" w:rsidRDefault="00E8563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8563F" w:rsidRDefault="00E8563F">
      <w:pPr>
        <w:spacing w:line="240" w:lineRule="auto"/>
      </w:pPr>
      <w:r>
        <w:br w:type="page"/>
      </w:r>
    </w:p>
    <w:p w:rsidR="00E8563F" w:rsidRPr="005724B2" w:rsidRDefault="00E8563F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E8563F" w:rsidRPr="005724B2" w:rsidRDefault="00E8563F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E8563F" w:rsidRPr="005724B2" w:rsidRDefault="00E8563F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24.11.2021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333</w:t>
      </w:r>
    </w:p>
    <w:p w:rsidR="00E8563F" w:rsidRDefault="00E8563F" w:rsidP="001A4A89"/>
    <w:p w:rsidR="00E8563F" w:rsidRDefault="00E8563F" w:rsidP="001A4A89"/>
    <w:p w:rsidR="00E8563F" w:rsidRDefault="00E8563F" w:rsidP="001A4A89"/>
    <w:p w:rsidR="00E8563F" w:rsidRPr="004434E8" w:rsidRDefault="00E8563F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E8563F" w:rsidRPr="003D6C55" w:rsidRDefault="00E8563F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E8563F" w:rsidRDefault="00E8563F" w:rsidP="001A4A89"/>
    <w:p w:rsidR="00E8563F" w:rsidRDefault="00E8563F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E8563F" w:rsidRPr="00487994">
        <w:tc>
          <w:tcPr>
            <w:tcW w:w="542" w:type="dxa"/>
            <w:vAlign w:val="center"/>
          </w:tcPr>
          <w:p w:rsidR="00E8563F" w:rsidRPr="004434E8" w:rsidRDefault="00E8563F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8563F" w:rsidRPr="004434E8" w:rsidRDefault="00E8563F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E8563F" w:rsidRPr="004434E8" w:rsidRDefault="00E8563F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E8563F" w:rsidRPr="004434E8" w:rsidRDefault="00E8563F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E8563F" w:rsidRPr="004434E8" w:rsidRDefault="00E8563F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E8563F" w:rsidRPr="00487994">
        <w:trPr>
          <w:trHeight w:val="1380"/>
        </w:trPr>
        <w:tc>
          <w:tcPr>
            <w:tcW w:w="542" w:type="dxa"/>
          </w:tcPr>
          <w:p w:rsidR="00E8563F" w:rsidRPr="00954830" w:rsidRDefault="00E8563F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E8563F" w:rsidRPr="00954830" w:rsidRDefault="00E8563F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E8563F" w:rsidRDefault="00E8563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E8563F" w:rsidRPr="00954830" w:rsidRDefault="00E8563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160201:295</w:t>
            </w:r>
          </w:p>
        </w:tc>
        <w:tc>
          <w:tcPr>
            <w:tcW w:w="2565" w:type="dxa"/>
            <w:vAlign w:val="center"/>
          </w:tcPr>
          <w:p w:rsidR="00E8563F" w:rsidRPr="00954830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E8563F" w:rsidRPr="00954830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E8563F" w:rsidRPr="00954830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E8563F" w:rsidRPr="00954830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ул. Октябрьская,</w:t>
            </w:r>
          </w:p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д. 3, пом. 1</w:t>
            </w:r>
          </w:p>
          <w:p w:rsidR="00E8563F" w:rsidRPr="00954830" w:rsidRDefault="00E8563F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E8563F" w:rsidRPr="00487994">
        <w:trPr>
          <w:trHeight w:val="1380"/>
        </w:trPr>
        <w:tc>
          <w:tcPr>
            <w:tcW w:w="542" w:type="dxa"/>
          </w:tcPr>
          <w:p w:rsidR="00E8563F" w:rsidRPr="00954830" w:rsidRDefault="00E8563F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40" w:type="dxa"/>
          </w:tcPr>
          <w:p w:rsidR="00E8563F" w:rsidRDefault="00E8563F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E8563F" w:rsidRDefault="00E8563F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 помещение, площадь 21,8 кв.м., этаж № 1, </w:t>
            </w:r>
          </w:p>
          <w:p w:rsidR="00E8563F" w:rsidRPr="00954830" w:rsidRDefault="00E8563F" w:rsidP="007F7A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32:27:0160201:297</w:t>
            </w:r>
          </w:p>
        </w:tc>
        <w:tc>
          <w:tcPr>
            <w:tcW w:w="2565" w:type="dxa"/>
            <w:vAlign w:val="center"/>
          </w:tcPr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3</w:t>
            </w:r>
          </w:p>
          <w:p w:rsidR="00E8563F" w:rsidRPr="00954830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63F" w:rsidRPr="00487994">
        <w:trPr>
          <w:trHeight w:val="1380"/>
        </w:trPr>
        <w:tc>
          <w:tcPr>
            <w:tcW w:w="542" w:type="dxa"/>
          </w:tcPr>
          <w:p w:rsidR="00E8563F" w:rsidRDefault="00E8563F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40" w:type="dxa"/>
          </w:tcPr>
          <w:p w:rsidR="00E8563F" w:rsidRDefault="00E8563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E8563F" w:rsidRDefault="00E8563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 помещение, площадь 19,8 кв.м., этаж № 2,</w:t>
            </w:r>
          </w:p>
          <w:p w:rsidR="00E8563F" w:rsidRDefault="00E8563F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E8563F" w:rsidRDefault="00E8563F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63F" w:rsidRDefault="00E8563F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8563F" w:rsidRDefault="00E8563F" w:rsidP="001A4A89"/>
    <w:p w:rsidR="00E8563F" w:rsidRDefault="00E8563F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E8563F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E8563F" w:rsidRPr="005724B2" w:rsidRDefault="00E8563F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E8563F" w:rsidRPr="005724B2" w:rsidRDefault="00E8563F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E8563F" w:rsidRDefault="00E8563F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24.11.2021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333</w:t>
      </w:r>
    </w:p>
    <w:p w:rsidR="00E8563F" w:rsidRDefault="00E8563F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563F" w:rsidRDefault="00E8563F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563F" w:rsidRDefault="00E8563F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563F" w:rsidRPr="00E36104" w:rsidRDefault="00E8563F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563F" w:rsidRPr="006D4305" w:rsidRDefault="00E8563F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E8563F" w:rsidRPr="00151C64" w:rsidRDefault="00E8563F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E8563F" w:rsidRPr="006D4305">
        <w:tc>
          <w:tcPr>
            <w:tcW w:w="567" w:type="dxa"/>
          </w:tcPr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E8563F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8563F" w:rsidRPr="004434E8" w:rsidRDefault="00E8563F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20% начальной цены продажи муниципального имущества, </w:t>
            </w:r>
          </w:p>
          <w:p w:rsidR="00E8563F" w:rsidRPr="004434E8" w:rsidRDefault="00E8563F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E8563F" w:rsidRPr="006D4305">
        <w:trPr>
          <w:trHeight w:val="1111"/>
        </w:trPr>
        <w:tc>
          <w:tcPr>
            <w:tcW w:w="567" w:type="dxa"/>
          </w:tcPr>
          <w:p w:rsidR="00E8563F" w:rsidRPr="004B4CBE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21,3 кв.м.</w:t>
            </w:r>
          </w:p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63F" w:rsidRPr="004B4CBE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1</w:t>
            </w:r>
          </w:p>
          <w:p w:rsidR="00E8563F" w:rsidRPr="00A72164" w:rsidRDefault="00E8563F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E8563F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249 130,00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41 521,67)</w:t>
            </w:r>
          </w:p>
        </w:tc>
        <w:tc>
          <w:tcPr>
            <w:tcW w:w="2223" w:type="dxa"/>
          </w:tcPr>
          <w:p w:rsidR="00E8563F" w:rsidRPr="004434E8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12 456,50</w:t>
            </w:r>
          </w:p>
        </w:tc>
        <w:tc>
          <w:tcPr>
            <w:tcW w:w="2127" w:type="dxa"/>
          </w:tcPr>
          <w:p w:rsidR="00E8563F" w:rsidRPr="004434E8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49 826,00</w:t>
            </w:r>
          </w:p>
        </w:tc>
      </w:tr>
      <w:tr w:rsidR="00E8563F" w:rsidRPr="006D4305">
        <w:trPr>
          <w:trHeight w:val="1111"/>
        </w:trPr>
        <w:tc>
          <w:tcPr>
            <w:tcW w:w="567" w:type="dxa"/>
          </w:tcPr>
          <w:p w:rsidR="00E8563F" w:rsidRPr="004B4CBE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8563F" w:rsidRPr="00A72164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21,8 кв.м.</w:t>
            </w:r>
          </w:p>
        </w:tc>
        <w:tc>
          <w:tcPr>
            <w:tcW w:w="3260" w:type="dxa"/>
          </w:tcPr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3</w:t>
            </w:r>
          </w:p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E8563F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355 230,00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59 205,00)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23" w:type="dxa"/>
          </w:tcPr>
          <w:p w:rsidR="00E8563F" w:rsidRPr="004434E8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17 761,50</w:t>
            </w:r>
          </w:p>
        </w:tc>
        <w:tc>
          <w:tcPr>
            <w:tcW w:w="2127" w:type="dxa"/>
          </w:tcPr>
          <w:p w:rsidR="00E8563F" w:rsidRPr="004434E8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71 046,00</w:t>
            </w:r>
          </w:p>
        </w:tc>
      </w:tr>
      <w:tr w:rsidR="00E8563F" w:rsidRPr="006D4305">
        <w:trPr>
          <w:trHeight w:val="1111"/>
        </w:trPr>
        <w:tc>
          <w:tcPr>
            <w:tcW w:w="567" w:type="dxa"/>
          </w:tcPr>
          <w:p w:rsidR="00E8563F" w:rsidRPr="004B4CBE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19,8 кв.м.</w:t>
            </w:r>
          </w:p>
          <w:p w:rsidR="00E8563F" w:rsidRPr="00A72164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E8563F" w:rsidRDefault="00E8563F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E8563F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416 110,00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563F" w:rsidRPr="004434E8" w:rsidRDefault="00E8563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69 351,67)</w:t>
            </w:r>
          </w:p>
        </w:tc>
        <w:tc>
          <w:tcPr>
            <w:tcW w:w="2223" w:type="dxa"/>
          </w:tcPr>
          <w:p w:rsidR="00E8563F" w:rsidRPr="004434E8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20 805,50</w:t>
            </w:r>
          </w:p>
        </w:tc>
        <w:tc>
          <w:tcPr>
            <w:tcW w:w="2127" w:type="dxa"/>
          </w:tcPr>
          <w:p w:rsidR="00E8563F" w:rsidRPr="004434E8" w:rsidRDefault="00E8563F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83 222,00</w:t>
            </w:r>
          </w:p>
        </w:tc>
      </w:tr>
    </w:tbl>
    <w:p w:rsidR="00E8563F" w:rsidRDefault="00E8563F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E8563F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CA2"/>
    <w:rsid w:val="000E1710"/>
    <w:rsid w:val="000E71A5"/>
    <w:rsid w:val="000F291F"/>
    <w:rsid w:val="000F6214"/>
    <w:rsid w:val="000F6FC6"/>
    <w:rsid w:val="00110C87"/>
    <w:rsid w:val="00111A96"/>
    <w:rsid w:val="00112278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81707"/>
    <w:rsid w:val="0029620E"/>
    <w:rsid w:val="002A2867"/>
    <w:rsid w:val="002A57C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40078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1D29"/>
    <w:rsid w:val="00A04EF8"/>
    <w:rsid w:val="00A11F66"/>
    <w:rsid w:val="00A1263C"/>
    <w:rsid w:val="00A204A7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B5380"/>
    <w:rsid w:val="00AC141C"/>
    <w:rsid w:val="00AC2879"/>
    <w:rsid w:val="00AC6348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B62"/>
    <w:rsid w:val="00B64AAB"/>
    <w:rsid w:val="00B7346D"/>
    <w:rsid w:val="00B839C2"/>
    <w:rsid w:val="00B8510B"/>
    <w:rsid w:val="00B85DA5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799D"/>
    <w:rsid w:val="00E7268D"/>
    <w:rsid w:val="00E73092"/>
    <w:rsid w:val="00E778AF"/>
    <w:rsid w:val="00E8351A"/>
    <w:rsid w:val="00E8563F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2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535</TotalTime>
  <Pages>4</Pages>
  <Words>1045</Words>
  <Characters>5960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13</cp:revision>
  <cp:lastPrinted>2020-12-04T12:45:00Z</cp:lastPrinted>
  <dcterms:created xsi:type="dcterms:W3CDTF">2020-12-03T14:01:00Z</dcterms:created>
  <dcterms:modified xsi:type="dcterms:W3CDTF">2021-11-25T08:29:00Z</dcterms:modified>
</cp:coreProperties>
</file>